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1F2BBE">
        <w:rPr>
          <w:rFonts w:ascii="Arial" w:hAnsi="Arial" w:cs="Arial"/>
          <w:b/>
          <w:caps/>
          <w:sz w:val="28"/>
          <w:szCs w:val="28"/>
        </w:rPr>
        <w:t>154</w:t>
      </w:r>
      <w:r w:rsidR="00F77175">
        <w:rPr>
          <w:rFonts w:ascii="Arial" w:hAnsi="Arial" w:cs="Arial"/>
          <w:b/>
          <w:caps/>
          <w:sz w:val="28"/>
          <w:szCs w:val="28"/>
        </w:rPr>
        <w:t>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F7717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77175">
              <w:rPr>
                <w:rFonts w:ascii="Arial" w:hAnsi="Arial" w:cs="Arial"/>
                <w:sz w:val="20"/>
                <w:szCs w:val="20"/>
              </w:rPr>
              <w:t>Solicita reforço da pintura da sinalização de solo da área de aprendizagem e de realização de provas práticas de habilitação, localizada na Avenida Jarbas Porto de Mattos, nas proximidades do nº 572, na região do reservatório de água do Jardim Santa Maria.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F2BBE" w:rsidRDefault="001F2BBE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F77175" w:rsidRDefault="00F77175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F77175" w:rsidRDefault="00AA6C1D" w:rsidP="00F7717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="00F77175" w:rsidRPr="00F77175">
        <w:rPr>
          <w:rFonts w:ascii="Arial" w:hAnsi="Arial" w:cs="Arial"/>
        </w:rPr>
        <w:t>reforço da pintura da sinalização de solo da área de aprendizagem e de realização de provas práticas de habilitação, localizada na Avenida Jarbas Porto de Mattos, nas proximidades do nº 572, na região do reservatório de água do Jardim Santa Maria.</w:t>
      </w:r>
    </w:p>
    <w:p w:rsidR="00F77175" w:rsidRDefault="00F77175" w:rsidP="001F2BB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pedido se justifica, pois, a sinalização do solo da referida área se encontra muito apagada</w:t>
      </w:r>
      <w:r>
        <w:rPr>
          <w:rFonts w:ascii="Arial" w:hAnsi="Arial" w:cs="Arial"/>
        </w:rPr>
        <w:t>, dificultando sua visualização</w:t>
      </w:r>
      <w:r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por se tratar de uma área de realização de treinamentos e provas práticas para habilitação</w:t>
      </w:r>
      <w:r>
        <w:rPr>
          <w:rFonts w:ascii="Arial" w:hAnsi="Arial" w:cs="Arial"/>
        </w:rPr>
        <w:t xml:space="preserve"> de condutores de veículos</w:t>
      </w:r>
      <w:r>
        <w:rPr>
          <w:rFonts w:ascii="Arial" w:hAnsi="Arial" w:cs="Arial"/>
        </w:rPr>
        <w:t>, está causando dificuldades para os alunos e professores que</w:t>
      </w:r>
      <w:r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 xml:space="preserve"> utilizam </w:t>
      </w:r>
      <w:r>
        <w:rPr>
          <w:rFonts w:ascii="Arial" w:hAnsi="Arial" w:cs="Arial"/>
        </w:rPr>
        <w:t>d</w:t>
      </w:r>
      <w:r>
        <w:rPr>
          <w:rFonts w:ascii="Arial" w:hAnsi="Arial" w:cs="Arial"/>
        </w:rPr>
        <w:t>o local</w:t>
      </w:r>
      <w:r>
        <w:rPr>
          <w:rFonts w:ascii="Arial" w:hAnsi="Arial" w:cs="Arial"/>
        </w:rPr>
        <w:t>.</w:t>
      </w:r>
    </w:p>
    <w:p w:rsidR="001F2BBE" w:rsidRPr="001F2BBE" w:rsidRDefault="001F2BBE" w:rsidP="001F2BB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</w:t>
      </w:r>
      <w:r w:rsidR="003027FD">
        <w:rPr>
          <w:rFonts w:ascii="Arial" w:hAnsi="Arial" w:cs="Arial"/>
        </w:rPr>
        <w:t xml:space="preserve"> </w:t>
      </w:r>
      <w:r w:rsidR="00F77175">
        <w:rPr>
          <w:rFonts w:ascii="Arial" w:hAnsi="Arial" w:cs="Arial"/>
        </w:rPr>
        <w:t>do local</w:t>
      </w:r>
      <w:r>
        <w:rPr>
          <w:rFonts w:ascii="Arial" w:hAnsi="Arial" w:cs="Arial"/>
        </w:rPr>
        <w:t>.</w:t>
      </w:r>
    </w:p>
    <w:p w:rsidR="001F2BBE" w:rsidRDefault="001F2BBE" w:rsidP="001F2BB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1F2BBE">
        <w:rPr>
          <w:rFonts w:ascii="Arial" w:hAnsi="Arial" w:cs="Arial"/>
        </w:rPr>
        <w:t xml:space="preserve">Assim sendo, mui respeitosamente recorremos à compreensão e aos préstimos do Excelentíssimo Senhor </w:t>
      </w:r>
      <w:proofErr w:type="spellStart"/>
      <w:r w:rsidRPr="001F2BBE">
        <w:rPr>
          <w:rFonts w:ascii="Arial" w:hAnsi="Arial" w:cs="Arial"/>
        </w:rPr>
        <w:t>Izaías</w:t>
      </w:r>
      <w:proofErr w:type="spellEnd"/>
      <w:r w:rsidRPr="001F2BBE">
        <w:rPr>
          <w:rFonts w:ascii="Arial" w:hAnsi="Arial" w:cs="Arial"/>
        </w:rPr>
        <w:t xml:space="preserve"> José Santana, Prefeito Municipal, e transmitimos nossas respeitosas saudações.</w:t>
      </w:r>
    </w:p>
    <w:p w:rsidR="003027FD" w:rsidRDefault="003027FD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1F2BBE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 </w:t>
      </w:r>
      <w:r w:rsidR="001F2BBE">
        <w:rPr>
          <w:rFonts w:ascii="Arial" w:hAnsi="Arial" w:cs="Arial"/>
        </w:rPr>
        <w:t>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F2BBE" w:rsidRPr="001F2BBE" w:rsidRDefault="001F2BBE" w:rsidP="001F2BBE">
      <w:pPr>
        <w:jc w:val="center"/>
        <w:rPr>
          <w:rFonts w:ascii="Arial" w:eastAsia="Calibri" w:hAnsi="Arial" w:cs="Arial"/>
          <w:b/>
          <w:lang w:eastAsia="en-US"/>
        </w:rPr>
      </w:pPr>
      <w:r w:rsidRPr="001F2BBE">
        <w:rPr>
          <w:rFonts w:ascii="Arial" w:eastAsia="Calibri" w:hAnsi="Arial" w:cs="Arial"/>
          <w:b/>
          <w:lang w:eastAsia="en-US"/>
        </w:rPr>
        <w:t>JUAREZ ARAÚJO</w:t>
      </w:r>
    </w:p>
    <w:p w:rsidR="001F2BBE" w:rsidRPr="001F2BBE" w:rsidRDefault="001F2BBE" w:rsidP="001F2BBE">
      <w:pPr>
        <w:jc w:val="center"/>
        <w:rPr>
          <w:rFonts w:ascii="Arial" w:eastAsia="Calibri" w:hAnsi="Arial" w:cs="Arial"/>
          <w:lang w:eastAsia="en-US"/>
        </w:rPr>
      </w:pPr>
      <w:r w:rsidRPr="001F2BBE">
        <w:rPr>
          <w:rFonts w:ascii="Arial" w:eastAsia="Calibri" w:hAnsi="Arial" w:cs="Arial"/>
          <w:lang w:eastAsia="en-US"/>
        </w:rPr>
        <w:t>Vereador - Líder do PSD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77175" w:rsidRDefault="00F7717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77175" w:rsidRDefault="00F77175" w:rsidP="00F77175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F77175" w:rsidRDefault="00F77175" w:rsidP="00F77175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bookmarkStart w:id="0" w:name="_GoBack"/>
      <w:r w:rsidRPr="00E913AB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965650" cy="2739233"/>
            <wp:effectExtent l="0" t="0" r="0" b="4445"/>
            <wp:docPr id="8" name="Imagem 8" descr="WhatsApp Image 2020-08-13 a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hatsApp Image 2020-08-13 at 1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947" cy="27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77175" w:rsidRDefault="00F77175" w:rsidP="00F77175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:rsidR="00F77175" w:rsidRDefault="00F77175" w:rsidP="00F77175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:rsidR="00F77175" w:rsidRDefault="00F77175" w:rsidP="00F77175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p w:rsidR="00F77175" w:rsidRDefault="00F77175" w:rsidP="00F77175">
      <w:pPr>
        <w:pStyle w:val="NormalWeb"/>
        <w:spacing w:before="0" w:beforeAutospacing="0" w:after="0" w:afterAutospacing="0"/>
        <w:jc w:val="center"/>
        <w:textAlignment w:val="baseline"/>
        <w:rPr>
          <w:b/>
          <w:u w:val="single"/>
        </w:rPr>
      </w:pPr>
      <w:r w:rsidRPr="00E913AB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983065" cy="2751262"/>
            <wp:effectExtent l="0" t="0" r="0" b="0"/>
            <wp:docPr id="5" name="Imagem 5" descr="WhatsApp Image 2020-08-13 a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atsApp Image 2020-08-13 at 1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460" cy="2760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448" w:rsidRDefault="00671448" w:rsidP="00F77175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DFD" w:rsidRDefault="00C94DFD">
      <w:r>
        <w:separator/>
      </w:r>
    </w:p>
  </w:endnote>
  <w:endnote w:type="continuationSeparator" w:id="0">
    <w:p w:rsidR="00C94DFD" w:rsidRDefault="00C9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DFD" w:rsidRDefault="00C94DFD">
      <w:r>
        <w:separator/>
      </w:r>
    </w:p>
  </w:footnote>
  <w:footnote w:type="continuationSeparator" w:id="0">
    <w:p w:rsidR="00C94DFD" w:rsidRDefault="00C94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F77175">
      <w:rPr>
        <w:rFonts w:ascii="Arial" w:hAnsi="Arial" w:cs="Arial"/>
        <w:b/>
        <w:sz w:val="20"/>
        <w:szCs w:val="20"/>
        <w:u w:val="single"/>
      </w:rPr>
      <w:t>1549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3027FD">
      <w:rPr>
        <w:rFonts w:ascii="Arial" w:hAnsi="Arial" w:cs="Arial"/>
        <w:b/>
        <w:sz w:val="20"/>
        <w:szCs w:val="20"/>
        <w:u w:val="single"/>
      </w:rPr>
      <w:t xml:space="preserve"> – Vereador Juarez Araújo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7717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7717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3337F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2BBE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2F4559"/>
    <w:rsid w:val="0030168E"/>
    <w:rsid w:val="003027FD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5F7D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3223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94DFD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77175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2F45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FF813-3F22-45EC-87DC-E52706083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208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2020-08-25T13:13:00Z</cp:lastPrinted>
  <dcterms:created xsi:type="dcterms:W3CDTF">2020-08-25T13:04:00Z</dcterms:created>
  <dcterms:modified xsi:type="dcterms:W3CDTF">2020-08-25T13:13:00Z</dcterms:modified>
</cp:coreProperties>
</file>